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7FDE6" w14:textId="4414E3FC" w:rsidR="00BA00AB" w:rsidRDefault="007D69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Radegan GILBERT</w:t>
      </w:r>
      <w:r>
        <w:rPr>
          <w:rFonts w:ascii="Times New Roman" w:hAnsi="Times New Roman" w:cs="Times New Roman"/>
          <w:sz w:val="24"/>
          <w:szCs w:val="24"/>
        </w:rPr>
        <w:t xml:space="preserve">       (fl.1490)</w:t>
      </w:r>
    </w:p>
    <w:p w14:paraId="707B0F96" w14:textId="3C11F3EA" w:rsidR="007D696B" w:rsidRDefault="007D69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C72CC1" w14:textId="4F0CAC4C" w:rsidR="007D696B" w:rsidRDefault="007D69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3AC4B0" w14:textId="461CAF6B" w:rsidR="007D696B" w:rsidRDefault="007D69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Robert Gilbert of Somerset.   (E.D.B. p.18)</w:t>
      </w:r>
    </w:p>
    <w:p w14:paraId="558276AF" w14:textId="0CD3FBE2" w:rsidR="007D696B" w:rsidRDefault="007D69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Henry Ashley(q.v.).   (ibid.)</w:t>
      </w:r>
    </w:p>
    <w:p w14:paraId="3B72D6E8" w14:textId="3FAB58E6" w:rsidR="007D696B" w:rsidRDefault="007D69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7E487F" w14:textId="26AFFAEB" w:rsidR="007D696B" w:rsidRDefault="007D69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9C77D" w14:textId="62B93077" w:rsidR="007D696B" w:rsidRPr="007D696B" w:rsidRDefault="007D696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2022</w:t>
      </w:r>
    </w:p>
    <w:sectPr w:rsidR="007D696B" w:rsidRPr="007D69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B668E" w14:textId="77777777" w:rsidR="007D696B" w:rsidRDefault="007D696B" w:rsidP="009139A6">
      <w:r>
        <w:separator/>
      </w:r>
    </w:p>
  </w:endnote>
  <w:endnote w:type="continuationSeparator" w:id="0">
    <w:p w14:paraId="7922BEEC" w14:textId="77777777" w:rsidR="007D696B" w:rsidRDefault="007D69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53A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07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EC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4530C" w14:textId="77777777" w:rsidR="007D696B" w:rsidRDefault="007D696B" w:rsidP="009139A6">
      <w:r>
        <w:separator/>
      </w:r>
    </w:p>
  </w:footnote>
  <w:footnote w:type="continuationSeparator" w:id="0">
    <w:p w14:paraId="676C0D33" w14:textId="77777777" w:rsidR="007D696B" w:rsidRDefault="007D69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09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EA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21A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6B"/>
    <w:rsid w:val="000666E0"/>
    <w:rsid w:val="002510B7"/>
    <w:rsid w:val="005C130B"/>
    <w:rsid w:val="007D696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1519D"/>
  <w15:chartTrackingRefBased/>
  <w15:docId w15:val="{F9FC9CC9-E42E-4052-938B-A1C74431D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2022-10-03T20:38:00Z</dcterms:created>
  <dcterms:modified xsi:type="dcterms:W3CDTF">2022-10-03T20:40:00Z</dcterms:modified>
</cp:coreProperties>
</file>